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80D" w:rsidRDefault="0029780D" w:rsidP="00863A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29780D" w:rsidRDefault="0029780D" w:rsidP="00863A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БАРАБО-ЮДИНСКОГО СЕЛЬСОВЕТА</w:t>
      </w:r>
    </w:p>
    <w:p w:rsidR="0029780D" w:rsidRDefault="0029780D" w:rsidP="00863A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</w:p>
    <w:p w:rsidR="0029780D" w:rsidRPr="00456F1B" w:rsidRDefault="0029780D" w:rsidP="00863A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9780D" w:rsidRDefault="0029780D" w:rsidP="00863A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780D" w:rsidRDefault="0029780D" w:rsidP="00863A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29780D" w:rsidRDefault="0029780D" w:rsidP="00863A22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9780D" w:rsidRDefault="0029780D" w:rsidP="00F92E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31.07.2018                                                                                                               № 27</w:t>
      </w:r>
    </w:p>
    <w:p w:rsidR="0029780D" w:rsidRDefault="0029780D" w:rsidP="00863A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780D" w:rsidRPr="00863A22" w:rsidRDefault="0029780D" w:rsidP="00863A22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3A22">
        <w:rPr>
          <w:rFonts w:ascii="Times New Roman" w:hAnsi="Times New Roman" w:cs="Times New Roman"/>
          <w:b/>
          <w:bCs/>
          <w:sz w:val="28"/>
          <w:szCs w:val="28"/>
        </w:rPr>
        <w:t>Об утверждении муниципальной программы</w:t>
      </w:r>
    </w:p>
    <w:p w:rsidR="0029780D" w:rsidRDefault="0029780D" w:rsidP="00863A22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3A22">
        <w:rPr>
          <w:rFonts w:ascii="Times New Roman" w:hAnsi="Times New Roman" w:cs="Times New Roman"/>
          <w:b/>
          <w:bCs/>
          <w:sz w:val="28"/>
          <w:szCs w:val="28"/>
        </w:rPr>
        <w:t>«Формирование законопослушного поведения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участников дорожного движения на территории Барабо-Юдинского сельсовета Чистоозерного района Новосибирской области </w:t>
      </w:r>
      <w:r w:rsidRPr="00863A22">
        <w:rPr>
          <w:rFonts w:ascii="Times New Roman" w:hAnsi="Times New Roman" w:cs="Times New Roman"/>
          <w:b/>
          <w:bCs/>
          <w:sz w:val="28"/>
          <w:szCs w:val="28"/>
        </w:rPr>
        <w:t>на 201</w:t>
      </w:r>
      <w:r>
        <w:rPr>
          <w:rFonts w:ascii="Times New Roman" w:hAnsi="Times New Roman" w:cs="Times New Roman"/>
          <w:b/>
          <w:bCs/>
          <w:sz w:val="28"/>
          <w:szCs w:val="28"/>
        </w:rPr>
        <w:t>8-2021</w:t>
      </w:r>
      <w:r w:rsidRPr="00863A22">
        <w:rPr>
          <w:rFonts w:ascii="Times New Roman" w:hAnsi="Times New Roman" w:cs="Times New Roman"/>
          <w:b/>
          <w:bCs/>
          <w:sz w:val="28"/>
          <w:szCs w:val="28"/>
        </w:rPr>
        <w:t xml:space="preserve"> годы».</w:t>
      </w:r>
    </w:p>
    <w:p w:rsidR="0029780D" w:rsidRDefault="0029780D" w:rsidP="00863A22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780D" w:rsidRPr="00863A22" w:rsidRDefault="0029780D" w:rsidP="00863A22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780D" w:rsidRPr="00863A22" w:rsidRDefault="0029780D" w:rsidP="00863A2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63A22">
        <w:rPr>
          <w:rFonts w:ascii="Times New Roman" w:hAnsi="Times New Roman" w:cs="Times New Roman"/>
          <w:sz w:val="28"/>
          <w:szCs w:val="28"/>
        </w:rPr>
        <w:t>На основании части 4 статьи 6 Федерального закона № 196 от 10 декабря 1995 года «О безопасности дорожного движения», Распоряжения Правительства Российской Федерации от 27 октября 2012 года № 1995-р «О концепции федеральной целевой программы «Повышение безопасности дорожного движения в 2014-2020 годах» и Федерального закона от 06 октября 2003 года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3A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Барабо-Юдинского</w:t>
      </w:r>
      <w:r w:rsidRPr="00863A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Чистоозерного</w:t>
      </w:r>
      <w:r w:rsidRPr="00863A2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района Новосибирской области</w:t>
      </w:r>
    </w:p>
    <w:p w:rsidR="0029780D" w:rsidRDefault="0029780D" w:rsidP="00863A22">
      <w:pPr>
        <w:pStyle w:val="NoSpacing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9780D" w:rsidRPr="00863A22" w:rsidRDefault="0029780D" w:rsidP="00863A2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863A22">
        <w:rPr>
          <w:rFonts w:ascii="Times New Roman" w:hAnsi="Times New Roman" w:cs="Times New Roman"/>
          <w:sz w:val="28"/>
          <w:szCs w:val="28"/>
        </w:rPr>
        <w:t xml:space="preserve">    1. Утвердить муниципальную программу «Формирование законопослушного поведения</w:t>
      </w:r>
      <w:r>
        <w:rPr>
          <w:rFonts w:ascii="Times New Roman" w:hAnsi="Times New Roman" w:cs="Times New Roman"/>
          <w:sz w:val="28"/>
          <w:szCs w:val="28"/>
        </w:rPr>
        <w:t xml:space="preserve"> участников дорожного движения на территории</w:t>
      </w:r>
      <w:r w:rsidRPr="00863A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Барабо-Юдинского </w:t>
      </w:r>
      <w:r w:rsidRPr="00863A22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Чистоозерного</w:t>
      </w:r>
      <w:r w:rsidRPr="00863A22"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на 2018-2021</w:t>
      </w:r>
      <w:r w:rsidRPr="00863A22">
        <w:rPr>
          <w:rFonts w:ascii="Times New Roman" w:hAnsi="Times New Roman" w:cs="Times New Roman"/>
          <w:sz w:val="28"/>
          <w:szCs w:val="28"/>
        </w:rPr>
        <w:t xml:space="preserve"> годы» (приложение № 1).</w:t>
      </w:r>
    </w:p>
    <w:p w:rsidR="0029780D" w:rsidRPr="00760113" w:rsidRDefault="0029780D" w:rsidP="00863A2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</w:t>
      </w:r>
      <w:r w:rsidRPr="00760113">
        <w:rPr>
          <w:rFonts w:ascii="Times New Roman" w:hAnsi="Times New Roman" w:cs="Times New Roman"/>
          <w:sz w:val="28"/>
          <w:szCs w:val="28"/>
        </w:rPr>
        <w:t>Опубликовать постановление в периодич</w:t>
      </w:r>
      <w:r>
        <w:rPr>
          <w:rFonts w:ascii="Times New Roman" w:hAnsi="Times New Roman" w:cs="Times New Roman"/>
          <w:sz w:val="28"/>
          <w:szCs w:val="28"/>
        </w:rPr>
        <w:t>еском печатном издании «Вестник</w:t>
      </w:r>
      <w:r w:rsidRPr="00760113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администрации </w:t>
      </w:r>
    </w:p>
    <w:p w:rsidR="0029780D" w:rsidRDefault="0029780D" w:rsidP="00863A2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Контроль за исполнением данного постановления оставляю за собой.</w:t>
      </w:r>
    </w:p>
    <w:p w:rsidR="0029780D" w:rsidRDefault="0029780D" w:rsidP="00863A2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Default="0029780D" w:rsidP="00863A2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Default="0029780D" w:rsidP="00863A2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Default="0029780D" w:rsidP="00863A2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Default="0029780D" w:rsidP="00863A2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Pr="00760113" w:rsidRDefault="0029780D" w:rsidP="00863A2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760113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Барабо-Юдинского</w:t>
      </w:r>
      <w:r w:rsidRPr="0076011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9780D" w:rsidRPr="00777AAB" w:rsidRDefault="0029780D" w:rsidP="00863A22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</w:t>
      </w:r>
      <w:r w:rsidRPr="00777AA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Н.Т. Цыкало</w:t>
      </w:r>
    </w:p>
    <w:p w:rsidR="0029780D" w:rsidRPr="00777AAB" w:rsidRDefault="0029780D" w:rsidP="00863A22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9780D" w:rsidRDefault="0029780D" w:rsidP="00863A2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Default="0029780D" w:rsidP="00863A2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Default="0029780D" w:rsidP="00863A2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Default="0029780D" w:rsidP="00863A2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Default="0029780D">
      <w:pPr>
        <w:rPr>
          <w:rFonts w:ascii="Times New Roman" w:hAnsi="Times New Roman" w:cs="Times New Roman"/>
          <w:sz w:val="28"/>
          <w:szCs w:val="28"/>
        </w:rPr>
      </w:pPr>
    </w:p>
    <w:p w:rsidR="0029780D" w:rsidRDefault="0029780D"/>
    <w:p w:rsidR="0029780D" w:rsidRDefault="0029780D"/>
    <w:p w:rsidR="0029780D" w:rsidRPr="00273270" w:rsidRDefault="0029780D" w:rsidP="00863A22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 w:rsidRPr="00273270">
        <w:rPr>
          <w:rFonts w:ascii="Times New Roman" w:hAnsi="Times New Roman" w:cs="Times New Roman"/>
          <w:sz w:val="28"/>
          <w:szCs w:val="28"/>
        </w:rPr>
        <w:t xml:space="preserve">Утверждена </w:t>
      </w:r>
    </w:p>
    <w:p w:rsidR="0029780D" w:rsidRPr="00273270" w:rsidRDefault="0029780D" w:rsidP="00863A22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 w:rsidRPr="00273270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9780D" w:rsidRPr="00273270" w:rsidRDefault="0029780D" w:rsidP="00863A22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Барабо-Юдинского</w:t>
      </w:r>
      <w:r w:rsidRPr="0027327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9780D" w:rsidRPr="00273270" w:rsidRDefault="0029780D" w:rsidP="00863A22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</w:t>
      </w:r>
      <w:r w:rsidRPr="00273270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9780D" w:rsidRPr="00273270" w:rsidRDefault="0029780D" w:rsidP="00863A22">
      <w:pPr>
        <w:pStyle w:val="NoSpacing"/>
        <w:jc w:val="right"/>
        <w:rPr>
          <w:rFonts w:ascii="Times New Roman" w:hAnsi="Times New Roman" w:cs="Times New Roman"/>
          <w:sz w:val="28"/>
          <w:szCs w:val="28"/>
        </w:rPr>
      </w:pPr>
      <w:r w:rsidRPr="0027327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9780D" w:rsidRPr="00273270" w:rsidRDefault="0029780D" w:rsidP="00863A22">
      <w:pPr>
        <w:pStyle w:val="NoSpacing"/>
        <w:jc w:val="right"/>
        <w:rPr>
          <w:rFonts w:ascii="Times New Roman" w:hAnsi="Times New Roman" w:cs="Times New Roman"/>
          <w:color w:val="332E2D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31.07.2018 г. № 27</w:t>
      </w:r>
    </w:p>
    <w:p w:rsidR="0029780D" w:rsidRPr="00CB1B24" w:rsidRDefault="0029780D" w:rsidP="00CB1B24">
      <w:pPr>
        <w:pStyle w:val="1"/>
        <w:spacing w:line="100" w:lineRule="atLeast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80D" w:rsidRPr="00E53DBF" w:rsidRDefault="0029780D" w:rsidP="004475BE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E53DBF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29780D" w:rsidRPr="00E53DBF" w:rsidRDefault="0029780D" w:rsidP="004475BE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E53DBF">
        <w:rPr>
          <w:rFonts w:ascii="Times New Roman" w:hAnsi="Times New Roman" w:cs="Times New Roman"/>
          <w:sz w:val="28"/>
          <w:szCs w:val="28"/>
        </w:rPr>
        <w:t>Формирование законопослушного поведения</w:t>
      </w:r>
      <w:r>
        <w:rPr>
          <w:rFonts w:ascii="Times New Roman" w:hAnsi="Times New Roman" w:cs="Times New Roman"/>
          <w:sz w:val="28"/>
          <w:szCs w:val="28"/>
        </w:rPr>
        <w:t xml:space="preserve"> участников дорожного движения на территории</w:t>
      </w:r>
      <w:r w:rsidRPr="00E53D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Барабо-Юдинского</w:t>
      </w:r>
      <w:r w:rsidRPr="00E53DB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Чистоозерного</w:t>
      </w:r>
      <w:r w:rsidRPr="00E53DBF"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>на Новосибирской области на 2018-2021</w:t>
      </w:r>
      <w:r w:rsidRPr="00E53DBF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29780D" w:rsidRPr="004475BE" w:rsidRDefault="0029780D" w:rsidP="004475BE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75BE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53DBF">
        <w:rPr>
          <w:rFonts w:ascii="Times New Roman" w:hAnsi="Times New Roman" w:cs="Times New Roman"/>
          <w:sz w:val="28"/>
          <w:szCs w:val="28"/>
        </w:rPr>
        <w:t xml:space="preserve">  </w:t>
      </w:r>
    </w:p>
    <w:tbl>
      <w:tblPr>
        <w:tblW w:w="9923" w:type="dxa"/>
        <w:tblInd w:w="-106" w:type="dxa"/>
        <w:tblLayout w:type="fixed"/>
        <w:tblLook w:val="0000"/>
      </w:tblPr>
      <w:tblGrid>
        <w:gridCol w:w="2127"/>
        <w:gridCol w:w="7796"/>
      </w:tblGrid>
      <w:tr w:rsidR="0029780D" w:rsidRPr="00E53DBF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780D" w:rsidRPr="00E53DBF" w:rsidRDefault="0029780D" w:rsidP="00567535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«Формирование законопослушного поведения участнико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дорожного движения на территории</w:t>
            </w: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Барабо-Юдинского</w:t>
            </w: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Чистоозерного</w:t>
            </w: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 xml:space="preserve"> райо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Новосибирской области на 2018-2021</w:t>
            </w: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 xml:space="preserve"> годы» (далее – Программа)</w:t>
            </w:r>
          </w:p>
        </w:tc>
      </w:tr>
      <w:tr w:rsidR="0029780D" w:rsidRPr="00E53DBF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>ч. 4 ст. 6 Федерального закона № 196 от 10 декабря 1995 года «О безопасности дорожного движения», Распоряжение Правительства РФ от 27 октября 2012 года N 1995-р "О Концепции федеральной целевой программы "Повышение безопасности дорожного движения в 2014-2020 годах".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 xml:space="preserve">Устав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Барабо-Юдинского</w:t>
            </w: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сельсовета.</w:t>
            </w:r>
          </w:p>
        </w:tc>
      </w:tr>
      <w:tr w:rsidR="0029780D" w:rsidRPr="00E53DBF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Барабо-Юдинского сельсовета</w:t>
            </w: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Чистоозерного</w:t>
            </w: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области, адрес: 632092 Новосибирская область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Чистоозерный район с. Бараюо-Юдино ул. Зеленая 4</w:t>
            </w:r>
          </w:p>
        </w:tc>
      </w:tr>
      <w:tr w:rsidR="0029780D" w:rsidRPr="00E53DBF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780D" w:rsidRPr="00E53DBF" w:rsidRDefault="0029780D" w:rsidP="001A318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Барабо-Юдинского</w:t>
            </w: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МКОУ Барабо-Юдинская СОШ, МКОУ Орловская СОШ (по согласованию)</w:t>
            </w:r>
          </w:p>
        </w:tc>
      </w:tr>
      <w:tr w:rsidR="0029780D" w:rsidRPr="00E53DBF">
        <w:trPr>
          <w:trHeight w:val="56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>Сокращение дорожно-транспортных происшествий и тяжести их последствий.</w:t>
            </w:r>
          </w:p>
        </w:tc>
      </w:tr>
      <w:tr w:rsidR="0029780D" w:rsidRPr="00E53DBF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 xml:space="preserve">- Предупреждение опасного поведения участников дорожного движения и профилактика дорожно-транспортных происшествий; </w:t>
            </w:r>
          </w:p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 xml:space="preserve">- совершенствование контрольно-надзорной деятельности в сфере обеспечения безопасности дорожного движения; </w:t>
            </w:r>
          </w:p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 xml:space="preserve">- совершенствование организации движения транспорта и пешеходов в поселении; </w:t>
            </w:r>
          </w:p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>- снижение детского дорожно</w:t>
            </w:r>
            <w:r w:rsidRPr="00E53DBF">
              <w:rPr>
                <w:rFonts w:ascii="Times New Roman" w:hAnsi="Times New Roman" w:cs="Times New Roman"/>
                <w:sz w:val="28"/>
                <w:szCs w:val="28"/>
              </w:rPr>
              <w:softHyphen/>
              <w:t>-транспортного травматизма и по пропаганде безопасности дорожного движения.</w:t>
            </w:r>
          </w:p>
        </w:tc>
      </w:tr>
      <w:tr w:rsidR="0029780D" w:rsidRPr="00E53DBF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 xml:space="preserve">- Сокращение дорожно-транспортных происшествий и тяжести их последствий;                                   </w:t>
            </w:r>
          </w:p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>- повышение безопасности дорожного движения;</w:t>
            </w:r>
          </w:p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80D" w:rsidRPr="00E53DBF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– 2021</w:t>
            </w: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 xml:space="preserve">  годы</w:t>
            </w:r>
          </w:p>
        </w:tc>
      </w:tr>
      <w:tr w:rsidR="0029780D" w:rsidRPr="00E53DBF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программы                                      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780D" w:rsidRPr="001A318F" w:rsidRDefault="0029780D" w:rsidP="001A318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A318F">
              <w:rPr>
                <w:rFonts w:ascii="Times New Roman" w:hAnsi="Times New Roman" w:cs="Times New Roman"/>
                <w:sz w:val="28"/>
                <w:szCs w:val="28"/>
              </w:rPr>
              <w:t>Мероприятия носят организационный характер и не требуют финансирования</w:t>
            </w:r>
            <w:r w:rsidRPr="001A318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80D" w:rsidRPr="00E53DBF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 реализации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снижение к 2021</w:t>
            </w:r>
            <w:r w:rsidRPr="00E53DBF">
              <w:rPr>
                <w:rFonts w:ascii="Times New Roman" w:hAnsi="Times New Roman" w:cs="Times New Roman"/>
                <w:sz w:val="28"/>
                <w:szCs w:val="28"/>
              </w:rPr>
              <w:t xml:space="preserve"> году количества дорожно-транспортных происшествий с пострадавшими;</w:t>
            </w:r>
          </w:p>
          <w:p w:rsidR="0029780D" w:rsidRPr="00E53DBF" w:rsidRDefault="0029780D" w:rsidP="00E53DBF">
            <w:pPr>
              <w:pStyle w:val="NoSpacing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80D" w:rsidRPr="00E53DBF">
        <w:trPr>
          <w:trHeight w:val="7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9780D" w:rsidRPr="00E34B2E" w:rsidRDefault="0029780D" w:rsidP="00E34B2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E34B2E">
              <w:rPr>
                <w:rFonts w:ascii="Times New Roman" w:hAnsi="Times New Roman" w:cs="Times New Roman"/>
                <w:sz w:val="28"/>
                <w:szCs w:val="28"/>
              </w:rPr>
              <w:t>Контроль за реализацией Программы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780D" w:rsidRPr="00E34B2E" w:rsidRDefault="0029780D" w:rsidP="00E34B2E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E34B2E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реализацией Программы осуществляется  Главой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Барабо-Юдинского</w:t>
            </w:r>
            <w:r w:rsidRPr="00E34B2E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</w:tr>
    </w:tbl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E53DBF">
        <w:rPr>
          <w:rFonts w:ascii="Times New Roman" w:hAnsi="Times New Roman" w:cs="Times New Roman"/>
          <w:b/>
          <w:bCs/>
          <w:sz w:val="28"/>
          <w:szCs w:val="28"/>
        </w:rPr>
        <w:t>Характеристика проблемы.</w:t>
      </w: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53DBF">
        <w:rPr>
          <w:rFonts w:ascii="Times New Roman" w:hAnsi="Times New Roman" w:cs="Times New Roman"/>
          <w:sz w:val="28"/>
          <w:szCs w:val="28"/>
        </w:rPr>
        <w:t xml:space="preserve">      Проблем</w:t>
      </w:r>
      <w:r>
        <w:rPr>
          <w:rFonts w:ascii="Times New Roman" w:hAnsi="Times New Roman" w:cs="Times New Roman"/>
          <w:sz w:val="28"/>
          <w:szCs w:val="28"/>
        </w:rPr>
        <w:t>а опасности дорожного движения на территории</w:t>
      </w:r>
      <w:r w:rsidRPr="00E53D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Барабо-Юдинского </w:t>
      </w:r>
      <w:r w:rsidRPr="00E53DBF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Чистоозерного</w:t>
      </w:r>
      <w:r w:rsidRPr="00E53DB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связанная с автомобильным транспортом, в последнее десятилетие приобрела особую остроту, в связи с несоответствием дорожно</w:t>
      </w:r>
      <w:r w:rsidRPr="00E53DBF">
        <w:rPr>
          <w:rFonts w:ascii="Times New Roman" w:hAnsi="Times New Roman" w:cs="Times New Roman"/>
          <w:sz w:val="28"/>
          <w:szCs w:val="28"/>
        </w:rPr>
        <w:softHyphen/>
        <w:t>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движения.</w:t>
      </w: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53DBF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Более </w:t>
      </w:r>
      <w:r w:rsidRPr="00567535">
        <w:rPr>
          <w:rFonts w:ascii="Times New Roman" w:hAnsi="Times New Roman" w:cs="Times New Roman"/>
          <w:sz w:val="28"/>
          <w:szCs w:val="28"/>
        </w:rPr>
        <w:t>80 %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DBF">
        <w:rPr>
          <w:rFonts w:ascii="Times New Roman" w:hAnsi="Times New Roman" w:cs="Times New Roman"/>
          <w:sz w:val="28"/>
          <w:szCs w:val="28"/>
        </w:rPr>
        <w:t xml:space="preserve"> всех ДТП связаны с нарушениями Правил дорожного движения Российской Федерации водителями транспортных средств. Более    трети   всех происшествий связаны с неправильным выбором скорости движения. Определяющее влияние на аварийность оказывают водители транспортных средств, принадлежащих физическим лицам.</w:t>
      </w: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53DBF">
        <w:rPr>
          <w:rFonts w:ascii="Times New Roman" w:hAnsi="Times New Roman" w:cs="Times New Roman"/>
          <w:sz w:val="28"/>
          <w:szCs w:val="28"/>
        </w:rPr>
        <w:t xml:space="preserve">        Сложная обстановка с аварийностью и наличие тенденций к дальнейшему ухудшению ситуации во многом объясняются следующими причинами:</w:t>
      </w: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53DBF">
        <w:rPr>
          <w:rFonts w:ascii="Times New Roman" w:hAnsi="Times New Roman" w:cs="Times New Roman"/>
          <w:sz w:val="28"/>
          <w:szCs w:val="28"/>
        </w:rPr>
        <w:t>- постоянно возрастающая мобильность населения;</w:t>
      </w: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53DBF">
        <w:rPr>
          <w:rFonts w:ascii="Times New Roman" w:hAnsi="Times New Roman" w:cs="Times New Roman"/>
          <w:sz w:val="28"/>
          <w:szCs w:val="28"/>
        </w:rPr>
        <w:t>- уменьшение перевозок общественным транспортом и увеличение перевозок личным транспортом;</w:t>
      </w: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53DBF">
        <w:rPr>
          <w:rFonts w:ascii="Times New Roman" w:hAnsi="Times New Roman" w:cs="Times New Roman"/>
          <w:sz w:val="28"/>
          <w:szCs w:val="28"/>
        </w:rPr>
        <w:t>- нарастающая диспропорция между увеличением количества автомобилей и протяженностью улично-дорожной сети, не рассчитанной на современные транспортные потоки.</w:t>
      </w: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53DBF">
        <w:rPr>
          <w:rFonts w:ascii="Times New Roman" w:hAnsi="Times New Roman" w:cs="Times New Roman"/>
          <w:sz w:val="28"/>
          <w:szCs w:val="28"/>
        </w:rPr>
        <w:t xml:space="preserve">       Следствием такого положения дел являются ухудшение условий дорожного движения и, как следствие, рост количества ДТП.</w:t>
      </w: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53DBF">
        <w:rPr>
          <w:rFonts w:ascii="Times New Roman" w:hAnsi="Times New Roman" w:cs="Times New Roman"/>
          <w:sz w:val="28"/>
          <w:szCs w:val="28"/>
        </w:rPr>
        <w:t xml:space="preserve">Анализ особенностей современного дорожно-транспортного травматизма показывает, что происходит постепенное увеличение количества ДТП, в результате которых пострадавшие получают травмы, характеризующиеся особой степенью тяжести. Это характерно для ДТП на автомобильных дорогах как в населенных пунктах так и вне населенных пунктов. </w:t>
      </w: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53DBF">
        <w:rPr>
          <w:rFonts w:ascii="Times New Roman" w:hAnsi="Times New Roman" w:cs="Times New Roman"/>
          <w:sz w:val="28"/>
          <w:szCs w:val="28"/>
        </w:rPr>
        <w:t xml:space="preserve">       Усугубление обстановки с аварийностью и наличие проблемы обеспечения безопасности дорожного движения требуют выработки и реализации долгосрочной государственной стратегии, а также формирования эффективных механизмов взаимодействия органов местного самоуправления с другими ведомствами при возможно более полном учете интересов граждан.</w:t>
      </w: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56753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Н</w:t>
      </w:r>
      <w:r w:rsidRPr="00567535">
        <w:rPr>
          <w:rFonts w:ascii="Times New Roman" w:hAnsi="Times New Roman" w:cs="Times New Roman"/>
          <w:sz w:val="28"/>
          <w:szCs w:val="28"/>
        </w:rPr>
        <w:t>еобходимость разработки и реализации Программы обусловлена следующими причинами:</w:t>
      </w:r>
      <w:r w:rsidRPr="00E53D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53DBF">
        <w:rPr>
          <w:rFonts w:ascii="Times New Roman" w:hAnsi="Times New Roman" w:cs="Times New Roman"/>
          <w:sz w:val="28"/>
          <w:szCs w:val="28"/>
        </w:rPr>
        <w:t>- Социально-экономическая</w:t>
      </w:r>
      <w:r w:rsidRPr="00E53DBF">
        <w:rPr>
          <w:rFonts w:ascii="Times New Roman" w:hAnsi="Times New Roman" w:cs="Times New Roman"/>
          <w:sz w:val="28"/>
          <w:szCs w:val="28"/>
        </w:rPr>
        <w:tab/>
        <w:t>острота проблемы;.</w:t>
      </w: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53DBF">
        <w:rPr>
          <w:rFonts w:ascii="Times New Roman" w:hAnsi="Times New Roman" w:cs="Times New Roman"/>
          <w:sz w:val="28"/>
          <w:szCs w:val="28"/>
        </w:rPr>
        <w:t>- Межотраслевой и межведомственный характер проблемы.</w:t>
      </w: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53DBF">
        <w:rPr>
          <w:rFonts w:ascii="Times New Roman" w:hAnsi="Times New Roman" w:cs="Times New Roman"/>
          <w:sz w:val="28"/>
          <w:szCs w:val="28"/>
        </w:rPr>
        <w:t>- Необходимость привлечения к решению проблемы федеральных органов государственной власти, региональных органов государственной власти, органов местного самоуправления и общественных институтов.</w:t>
      </w: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53DBF">
        <w:rPr>
          <w:rFonts w:ascii="Times New Roman" w:hAnsi="Times New Roman" w:cs="Times New Roman"/>
          <w:sz w:val="28"/>
          <w:szCs w:val="28"/>
        </w:rPr>
        <w:t xml:space="preserve">       Применение программно-целевого метода позволит осуществить:</w:t>
      </w: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53DBF">
        <w:rPr>
          <w:rFonts w:ascii="Times New Roman" w:hAnsi="Times New Roman" w:cs="Times New Roman"/>
          <w:sz w:val="28"/>
          <w:szCs w:val="28"/>
        </w:rPr>
        <w:t>- формирование основ и приоритетных направлений профилактики ДТП и снижения тяжести их последствий;</w:t>
      </w:r>
    </w:p>
    <w:p w:rsidR="0029780D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E53DBF">
        <w:rPr>
          <w:rFonts w:ascii="Times New Roman" w:hAnsi="Times New Roman" w:cs="Times New Roman"/>
          <w:sz w:val="28"/>
          <w:szCs w:val="28"/>
        </w:rPr>
        <w:t>- реализацию комплекса мероприятий, в том числе профилактического характера, снижающих количество ДТП с пострадавшими и количество лиц, погибших в результате ДТП.</w:t>
      </w:r>
      <w:bookmarkStart w:id="0" w:name="bookmark4"/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6A46FE">
        <w:rPr>
          <w:rFonts w:ascii="Times New Roman" w:hAnsi="Times New Roman" w:cs="Times New Roman"/>
          <w:b/>
          <w:bCs/>
          <w:sz w:val="28"/>
          <w:szCs w:val="28"/>
        </w:rPr>
        <w:t>. Основные цели и задачи программы</w:t>
      </w: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A46FE">
        <w:rPr>
          <w:rFonts w:ascii="Times New Roman" w:hAnsi="Times New Roman" w:cs="Times New Roman"/>
          <w:sz w:val="28"/>
          <w:szCs w:val="28"/>
        </w:rPr>
        <w:t xml:space="preserve">   Основной целью Программы является сокращение количества лиц, погибших в результате ДТП, и количества ДТП с пострадавшими. Это позволит снизить показатели аварийности и, следовательно, уменьшить социальную остроту проблемы. Условиями достижения целей Программы является решение следующих задач: </w:t>
      </w: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A46FE">
        <w:rPr>
          <w:rFonts w:ascii="Times New Roman" w:hAnsi="Times New Roman" w:cs="Times New Roman"/>
          <w:sz w:val="28"/>
          <w:szCs w:val="28"/>
        </w:rPr>
        <w:t>- предупреждение опасного поведения участников дорожного движения и профилактика ДТП;</w:t>
      </w: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A46FE">
        <w:rPr>
          <w:rFonts w:ascii="Times New Roman" w:hAnsi="Times New Roman" w:cs="Times New Roman"/>
          <w:sz w:val="28"/>
          <w:szCs w:val="28"/>
        </w:rPr>
        <w:t>- совершенствование контрольно-надзорной деятельности в сфере обеспечения безопасности дорожного движения;</w:t>
      </w: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A46FE">
        <w:rPr>
          <w:rFonts w:ascii="Times New Roman" w:hAnsi="Times New Roman" w:cs="Times New Roman"/>
          <w:sz w:val="28"/>
          <w:szCs w:val="28"/>
        </w:rPr>
        <w:t>- совершенствование организации движения транспорта и пешеходов в поселении.</w:t>
      </w: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A46FE">
        <w:rPr>
          <w:rFonts w:ascii="Times New Roman" w:hAnsi="Times New Roman" w:cs="Times New Roman"/>
          <w:sz w:val="28"/>
          <w:szCs w:val="28"/>
        </w:rPr>
        <w:t xml:space="preserve">   Предусматривается реализация таких мероприятий, как:</w:t>
      </w: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A46FE">
        <w:rPr>
          <w:rFonts w:ascii="Times New Roman" w:hAnsi="Times New Roman" w:cs="Times New Roman"/>
          <w:sz w:val="28"/>
          <w:szCs w:val="28"/>
        </w:rPr>
        <w:t>- продолжение пропагандистских кампаний, направленных на формирование у участников дорожного движения устойчивых стереотипов законопослушного поведения;</w:t>
      </w: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A46FE">
        <w:rPr>
          <w:rFonts w:ascii="Times New Roman" w:hAnsi="Times New Roman" w:cs="Times New Roman"/>
          <w:sz w:val="28"/>
          <w:szCs w:val="28"/>
        </w:rPr>
        <w:t>- совершенствование работы по профилактике и сокращению детского дорожно</w:t>
      </w:r>
      <w:r w:rsidRPr="006A46FE">
        <w:rPr>
          <w:rFonts w:ascii="Times New Roman" w:hAnsi="Times New Roman" w:cs="Times New Roman"/>
          <w:sz w:val="28"/>
          <w:szCs w:val="28"/>
        </w:rPr>
        <w:softHyphen/>
        <w:t xml:space="preserve">-транспортного травматизма; </w:t>
      </w: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A46FE">
        <w:rPr>
          <w:rFonts w:ascii="Times New Roman" w:hAnsi="Times New Roman" w:cs="Times New Roman"/>
          <w:sz w:val="28"/>
          <w:szCs w:val="28"/>
        </w:rPr>
        <w:t>- формирование у населения, особенно у детей, навыков безопасного поведения на дорогах</w:t>
      </w: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A46FE">
        <w:rPr>
          <w:rFonts w:ascii="Times New Roman" w:hAnsi="Times New Roman" w:cs="Times New Roman"/>
          <w:b/>
          <w:bCs/>
          <w:sz w:val="28"/>
          <w:szCs w:val="28"/>
        </w:rPr>
        <w:t>. Перечень мероприятий программы</w:t>
      </w: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46FE">
        <w:rPr>
          <w:rFonts w:ascii="Times New Roman" w:hAnsi="Times New Roman" w:cs="Times New Roman"/>
          <w:sz w:val="28"/>
          <w:szCs w:val="28"/>
        </w:rPr>
        <w:t xml:space="preserve"> Мероприятия, направленные на повышение правового сознания и предупреждение опасного поведения участников дорожного движения: изготовление типовых уголков безопасности для общеобразовательных учреждений, проведение конкурсов. Данные мероприятия позволят выстроить комплексную систему профилактики детского дорожно</w:t>
      </w:r>
      <w:r w:rsidRPr="006A46FE">
        <w:rPr>
          <w:rFonts w:ascii="Times New Roman" w:hAnsi="Times New Roman" w:cs="Times New Roman"/>
          <w:sz w:val="28"/>
          <w:szCs w:val="28"/>
        </w:rPr>
        <w:softHyphen/>
        <w:t>-транспортного травматизма в поселении и повысить уровень правового сознания.</w:t>
      </w:r>
    </w:p>
    <w:p w:rsidR="0029780D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A46FE">
        <w:rPr>
          <w:rFonts w:ascii="Times New Roman" w:hAnsi="Times New Roman" w:cs="Times New Roman"/>
          <w:b/>
          <w:bCs/>
          <w:sz w:val="28"/>
          <w:szCs w:val="28"/>
        </w:rPr>
        <w:t>. Ресурсное обеспечение программы</w:t>
      </w:r>
    </w:p>
    <w:p w:rsidR="0029780D" w:rsidRPr="006A46FE" w:rsidRDefault="0029780D" w:rsidP="00E34B2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46FE">
        <w:rPr>
          <w:rFonts w:ascii="Times New Roman" w:hAnsi="Times New Roman" w:cs="Times New Roman"/>
          <w:sz w:val="28"/>
          <w:szCs w:val="28"/>
        </w:rPr>
        <w:t xml:space="preserve">При планировании ресурсного обеспечения Программы учитывалась реальная ситуация в финансово-бюджетной сфере </w:t>
      </w:r>
      <w:r>
        <w:rPr>
          <w:rFonts w:ascii="Times New Roman" w:hAnsi="Times New Roman" w:cs="Times New Roman"/>
          <w:sz w:val="28"/>
          <w:szCs w:val="28"/>
        </w:rPr>
        <w:t>администрации Барабо-Юдинского сельсовета</w:t>
      </w:r>
      <w:r w:rsidRPr="006A46FE">
        <w:rPr>
          <w:rFonts w:ascii="Times New Roman" w:hAnsi="Times New Roman" w:cs="Times New Roman"/>
          <w:sz w:val="28"/>
          <w:szCs w:val="28"/>
        </w:rPr>
        <w:t>, состояние аварийности, высокая экономическая и социально</w:t>
      </w:r>
      <w:r w:rsidRPr="006A46FE">
        <w:rPr>
          <w:rFonts w:ascii="Times New Roman" w:hAnsi="Times New Roman" w:cs="Times New Roman"/>
          <w:sz w:val="28"/>
          <w:szCs w:val="28"/>
        </w:rPr>
        <w:softHyphen/>
        <w:t xml:space="preserve">-демографическая значимость проблемы обеспечения безопасности дорожного движения, а также </w:t>
      </w:r>
      <w:r>
        <w:rPr>
          <w:rFonts w:ascii="Times New Roman" w:hAnsi="Times New Roman" w:cs="Times New Roman"/>
          <w:sz w:val="28"/>
          <w:szCs w:val="28"/>
        </w:rPr>
        <w:t xml:space="preserve">реальная возможность ее решения. Все мероприятия Программы </w:t>
      </w:r>
      <w:r w:rsidRPr="001A318F">
        <w:rPr>
          <w:rFonts w:ascii="Times New Roman" w:hAnsi="Times New Roman" w:cs="Times New Roman"/>
          <w:sz w:val="28"/>
          <w:szCs w:val="28"/>
        </w:rPr>
        <w:t>носят организационный характер и не требуют финансирования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A318F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46FE">
        <w:rPr>
          <w:rFonts w:ascii="Times New Roman" w:hAnsi="Times New Roman" w:cs="Times New Roman"/>
          <w:b/>
          <w:bCs/>
          <w:sz w:val="28"/>
          <w:szCs w:val="28"/>
        </w:rPr>
        <w:t>6. Механизм реализации программы</w:t>
      </w: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A46FE">
        <w:rPr>
          <w:rFonts w:ascii="Times New Roman" w:hAnsi="Times New Roman" w:cs="Times New Roman"/>
          <w:sz w:val="28"/>
          <w:szCs w:val="28"/>
        </w:rPr>
        <w:t xml:space="preserve"> Механизм реализации Программы базируется на принципах четкого разграничения полномочий и ответственности всех исполнителей Программы. Решение задач по формированию и эффективному управлению реализацией Программы будет осуществляться путем обоснованного выбора форм и методов управления.</w:t>
      </w: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A46FE"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Барабо-Юдинского сельсовета Чистоозерного района Новосибирской области</w:t>
      </w:r>
      <w:r w:rsidRPr="006A46FE">
        <w:rPr>
          <w:rFonts w:ascii="Times New Roman" w:hAnsi="Times New Roman" w:cs="Times New Roman"/>
          <w:sz w:val="28"/>
          <w:szCs w:val="28"/>
        </w:rPr>
        <w:t xml:space="preserve">. Реализация и контроль за выполнением Программы </w:t>
      </w:r>
      <w:r>
        <w:rPr>
          <w:rFonts w:ascii="Times New Roman" w:hAnsi="Times New Roman" w:cs="Times New Roman"/>
          <w:sz w:val="28"/>
          <w:szCs w:val="28"/>
        </w:rPr>
        <w:t>Главой Барабо-Юдинского сельсовета.</w:t>
      </w: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A46FE">
        <w:rPr>
          <w:rFonts w:ascii="Times New Roman" w:hAnsi="Times New Roman" w:cs="Times New Roman"/>
          <w:sz w:val="28"/>
          <w:szCs w:val="28"/>
        </w:rPr>
        <w:t xml:space="preserve">Прекращение действия Программы наступает в случае завершения ее реализации, а досрочное прекращение - в случае признания неэффективности ее реализации в соответствии с решением администрации </w:t>
      </w:r>
      <w:r>
        <w:rPr>
          <w:rFonts w:ascii="Times New Roman" w:hAnsi="Times New Roman" w:cs="Times New Roman"/>
          <w:sz w:val="28"/>
          <w:szCs w:val="28"/>
        </w:rPr>
        <w:t>Барабо-Юдинского сельсовета Чистоозерного района Новосибирской области</w:t>
      </w:r>
      <w:r w:rsidRPr="006A46FE">
        <w:rPr>
          <w:rFonts w:ascii="Times New Roman" w:hAnsi="Times New Roman" w:cs="Times New Roman"/>
          <w:sz w:val="28"/>
          <w:szCs w:val="28"/>
        </w:rPr>
        <w:t>.</w:t>
      </w: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46FE">
        <w:rPr>
          <w:rFonts w:ascii="Times New Roman" w:hAnsi="Times New Roman" w:cs="Times New Roman"/>
          <w:b/>
          <w:bCs/>
          <w:sz w:val="28"/>
          <w:szCs w:val="28"/>
        </w:rPr>
        <w:t>7. Оценка социально-экономической эффективности программы</w:t>
      </w: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46FE">
        <w:rPr>
          <w:rFonts w:ascii="Times New Roman" w:hAnsi="Times New Roman" w:cs="Times New Roman"/>
          <w:sz w:val="28"/>
          <w:szCs w:val="28"/>
        </w:rPr>
        <w:t xml:space="preserve">  Предложенные Программой мероприятия позволяют решать ряд социальных проблем, связанных с охраной жизни и здоровья участников движения и овладением ими навыками безопасного поведения на дорогах.</w:t>
      </w: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A46FE">
        <w:rPr>
          <w:rFonts w:ascii="Times New Roman" w:hAnsi="Times New Roman" w:cs="Times New Roman"/>
          <w:sz w:val="28"/>
          <w:szCs w:val="28"/>
        </w:rPr>
        <w:t xml:space="preserve"> Программные мероприятия направлены на формирование общественного сознания в части повышения дисциплины участников движения на автомобильных дорогах, улучшение дорожных условий, усиление контроля за движением.</w:t>
      </w: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6A46FE">
        <w:rPr>
          <w:rFonts w:ascii="Times New Roman" w:hAnsi="Times New Roman" w:cs="Times New Roman"/>
          <w:sz w:val="28"/>
          <w:szCs w:val="28"/>
        </w:rPr>
        <w:t xml:space="preserve">         Реализация программных мероприятий позволит приостановить рост ДТП с пострадавшими, совершенствовать системы управления обеспечением безопасности дорожного движения, работу с участниками дорожного движения, организацию дорожного движения на территории </w:t>
      </w:r>
      <w:r>
        <w:rPr>
          <w:rFonts w:ascii="Times New Roman" w:hAnsi="Times New Roman" w:cs="Times New Roman"/>
          <w:sz w:val="28"/>
          <w:szCs w:val="28"/>
        </w:rPr>
        <w:t>Барабо-Юдинского сельсовета</w:t>
      </w:r>
      <w:r w:rsidRPr="006A46FE">
        <w:rPr>
          <w:rFonts w:ascii="Times New Roman" w:hAnsi="Times New Roman" w:cs="Times New Roman"/>
          <w:sz w:val="28"/>
          <w:szCs w:val="28"/>
        </w:rPr>
        <w:t>, обеспечить безопасные условия движения на местных автомобильных дорогах.</w:t>
      </w: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Pr="006A46FE" w:rsidRDefault="0029780D" w:rsidP="006A46FE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29780D" w:rsidRPr="00E53DBF" w:rsidRDefault="0029780D" w:rsidP="00E53DBF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sectPr w:rsidR="0029780D" w:rsidRPr="00E53DBF" w:rsidSect="00CB1B2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65" w:hanging="180"/>
      </w:pPr>
    </w:lvl>
  </w:abstractNum>
  <w:abstractNum w:abstractNumId="1">
    <w:nsid w:val="003D40F2"/>
    <w:multiLevelType w:val="hybridMultilevel"/>
    <w:tmpl w:val="93B04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D8007F8"/>
    <w:multiLevelType w:val="hybridMultilevel"/>
    <w:tmpl w:val="D24A1848"/>
    <w:lvl w:ilvl="0" w:tplc="8F58A6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941498"/>
    <w:multiLevelType w:val="hybridMultilevel"/>
    <w:tmpl w:val="EC62F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B8061A"/>
    <w:multiLevelType w:val="hybridMultilevel"/>
    <w:tmpl w:val="C25E31D8"/>
    <w:lvl w:ilvl="0" w:tplc="CFFEBD6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4657C8"/>
    <w:multiLevelType w:val="hybridMultilevel"/>
    <w:tmpl w:val="44582FD6"/>
    <w:lvl w:ilvl="0" w:tplc="D9926A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D4C0B"/>
    <w:multiLevelType w:val="hybridMultilevel"/>
    <w:tmpl w:val="C25E31D8"/>
    <w:lvl w:ilvl="0" w:tplc="CFFEBD6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A22"/>
    <w:rsid w:val="000856DA"/>
    <w:rsid w:val="000E511E"/>
    <w:rsid w:val="00186DCB"/>
    <w:rsid w:val="001A318F"/>
    <w:rsid w:val="0025450E"/>
    <w:rsid w:val="00273270"/>
    <w:rsid w:val="0029780D"/>
    <w:rsid w:val="004107CB"/>
    <w:rsid w:val="00417E8A"/>
    <w:rsid w:val="004475BE"/>
    <w:rsid w:val="00456F1B"/>
    <w:rsid w:val="004E1EBF"/>
    <w:rsid w:val="00567535"/>
    <w:rsid w:val="00676B5A"/>
    <w:rsid w:val="006A46FE"/>
    <w:rsid w:val="00760113"/>
    <w:rsid w:val="00777AAB"/>
    <w:rsid w:val="00857FEB"/>
    <w:rsid w:val="00863A22"/>
    <w:rsid w:val="008A5202"/>
    <w:rsid w:val="00A21889"/>
    <w:rsid w:val="00AF6872"/>
    <w:rsid w:val="00C4798B"/>
    <w:rsid w:val="00C73BD0"/>
    <w:rsid w:val="00C839C7"/>
    <w:rsid w:val="00CB1B24"/>
    <w:rsid w:val="00D9534D"/>
    <w:rsid w:val="00E120EF"/>
    <w:rsid w:val="00E34B2E"/>
    <w:rsid w:val="00E53DBF"/>
    <w:rsid w:val="00E840D6"/>
    <w:rsid w:val="00ED3C4E"/>
    <w:rsid w:val="00F92EC4"/>
    <w:rsid w:val="00FB6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A22"/>
    <w:pPr>
      <w:suppressAutoHyphens/>
      <w:spacing w:after="200" w:line="276" w:lineRule="auto"/>
    </w:pPr>
    <w:rPr>
      <w:rFonts w:cs="Calibri"/>
      <w:kern w:val="1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63A22"/>
    <w:pPr>
      <w:suppressAutoHyphens/>
    </w:pPr>
    <w:rPr>
      <w:rFonts w:cs="Calibri"/>
      <w:kern w:val="1"/>
      <w:lang w:eastAsia="ar-SA"/>
    </w:rPr>
  </w:style>
  <w:style w:type="paragraph" w:styleId="BodyText">
    <w:name w:val="Body Text"/>
    <w:basedOn w:val="Normal"/>
    <w:link w:val="BodyTextChar"/>
    <w:uiPriority w:val="99"/>
    <w:rsid w:val="00863A22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63A2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а1"/>
    <w:basedOn w:val="Normal"/>
    <w:uiPriority w:val="99"/>
    <w:rsid w:val="00863A22"/>
    <w:pPr>
      <w:spacing w:after="0"/>
      <w:ind w:left="720"/>
    </w:pPr>
  </w:style>
  <w:style w:type="character" w:styleId="Hyperlink">
    <w:name w:val="Hyperlink"/>
    <w:basedOn w:val="DefaultParagraphFont"/>
    <w:uiPriority w:val="99"/>
    <w:rsid w:val="00CB1B24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CB1B24"/>
    <w:pPr>
      <w:ind w:left="720"/>
    </w:pPr>
  </w:style>
  <w:style w:type="paragraph" w:customStyle="1" w:styleId="Default">
    <w:name w:val="Default"/>
    <w:uiPriority w:val="99"/>
    <w:rsid w:val="00E34B2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184</TotalTime>
  <Pages>6</Pages>
  <Words>1544</Words>
  <Characters>8805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</cp:lastModifiedBy>
  <cp:revision>10</cp:revision>
  <cp:lastPrinted>2016-12-19T03:20:00Z</cp:lastPrinted>
  <dcterms:created xsi:type="dcterms:W3CDTF">2016-12-06T04:14:00Z</dcterms:created>
  <dcterms:modified xsi:type="dcterms:W3CDTF">2018-07-31T08:44:00Z</dcterms:modified>
</cp:coreProperties>
</file>